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45F11" w14:textId="7C636259" w:rsidR="00BC2EC0" w:rsidRDefault="00BC2EC0" w:rsidP="00BC2E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UPCOTE (alias UPGATE)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(fl.1483)</w:t>
      </w:r>
    </w:p>
    <w:p w14:paraId="1ACFBBD6" w14:textId="77777777" w:rsidR="00BC2EC0" w:rsidRDefault="00BC2EC0" w:rsidP="00BC2E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Vicar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Caister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-on-Sea, Norfolk.</w:t>
      </w:r>
    </w:p>
    <w:p w14:paraId="2E65BE1C" w14:textId="77777777" w:rsidR="00BC2EC0" w:rsidRDefault="00BC2EC0" w:rsidP="00BC2E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03B08F3" w14:textId="77777777" w:rsidR="00BC2EC0" w:rsidRDefault="00BC2EC0" w:rsidP="00BC2E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3D2FE69" w14:textId="77777777" w:rsidR="00BC2EC0" w:rsidRDefault="00BC2EC0" w:rsidP="00BC2E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Jenney(q.v.)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Bryse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</w:t>
      </w:r>
    </w:p>
    <w:p w14:paraId="1076DB76" w14:textId="77777777" w:rsidR="00BC2EC0" w:rsidRDefault="00BC2EC0" w:rsidP="00BC2E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him.</w:t>
      </w:r>
    </w:p>
    <w:p w14:paraId="3ACE0520" w14:textId="77777777" w:rsidR="00BC2EC0" w:rsidRDefault="00BC2EC0" w:rsidP="00BC2E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CA76C81" w14:textId="77777777" w:rsidR="00BC2EC0" w:rsidRDefault="00BC2EC0" w:rsidP="00BC2E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DFA361B" w14:textId="77777777" w:rsidR="00BC2EC0" w:rsidRDefault="00BC2EC0" w:rsidP="00BC2E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2FA67D9" w14:textId="77777777" w:rsidR="00BC2EC0" w:rsidRDefault="00BC2EC0" w:rsidP="00BC2E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 March 2021</w:t>
      </w:r>
    </w:p>
    <w:p w14:paraId="01DCC1B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4D02E" w14:textId="77777777" w:rsidR="00BC2EC0" w:rsidRDefault="00BC2EC0" w:rsidP="009139A6">
      <w:r>
        <w:separator/>
      </w:r>
    </w:p>
  </w:endnote>
  <w:endnote w:type="continuationSeparator" w:id="0">
    <w:p w14:paraId="41FFB086" w14:textId="77777777" w:rsidR="00BC2EC0" w:rsidRDefault="00BC2E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647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6477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957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0291B" w14:textId="77777777" w:rsidR="00BC2EC0" w:rsidRDefault="00BC2EC0" w:rsidP="009139A6">
      <w:r>
        <w:separator/>
      </w:r>
    </w:p>
  </w:footnote>
  <w:footnote w:type="continuationSeparator" w:id="0">
    <w:p w14:paraId="54ECC434" w14:textId="77777777" w:rsidR="00BC2EC0" w:rsidRDefault="00BC2E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C70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FCE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A57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EC0"/>
    <w:rsid w:val="000666E0"/>
    <w:rsid w:val="002510B7"/>
    <w:rsid w:val="005C130B"/>
    <w:rsid w:val="00826F5C"/>
    <w:rsid w:val="00883806"/>
    <w:rsid w:val="009139A6"/>
    <w:rsid w:val="009448BB"/>
    <w:rsid w:val="00A3176C"/>
    <w:rsid w:val="00AE65F8"/>
    <w:rsid w:val="00BA00AB"/>
    <w:rsid w:val="00BC2EC0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29EEE"/>
  <w15:chartTrackingRefBased/>
  <w15:docId w15:val="{310CBC74-58D4-4BD7-9282-7B15AF23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C2E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2021-04-23T11:26:00Z</dcterms:created>
  <dcterms:modified xsi:type="dcterms:W3CDTF">2021-04-23T11:27:00Z</dcterms:modified>
</cp:coreProperties>
</file>